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251B5F" w14:textId="77777777" w:rsidR="00D46F9D" w:rsidRDefault="00D46F9D" w:rsidP="00D46F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KYNGESTONE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097D9F7" w14:textId="77777777" w:rsidR="00D46F9D" w:rsidRDefault="00D46F9D" w:rsidP="00D46F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Chieveley</w:t>
      </w:r>
      <w:proofErr w:type="spellEnd"/>
      <w:r>
        <w:rPr>
          <w:rFonts w:ascii="Times New Roman" w:hAnsi="Times New Roman" w:cs="Times New Roman"/>
        </w:rPr>
        <w:t>, Berkshire. Esquire.</w:t>
      </w:r>
    </w:p>
    <w:p w14:paraId="4C919306" w14:textId="77777777" w:rsidR="00D46F9D" w:rsidRDefault="00D46F9D" w:rsidP="00D46F9D">
      <w:pPr>
        <w:rPr>
          <w:rFonts w:ascii="Times New Roman" w:hAnsi="Times New Roman" w:cs="Times New Roman"/>
        </w:rPr>
      </w:pPr>
    </w:p>
    <w:p w14:paraId="07C23329" w14:textId="77777777" w:rsidR="00D46F9D" w:rsidRDefault="00D46F9D" w:rsidP="00D46F9D">
      <w:pPr>
        <w:rPr>
          <w:rFonts w:ascii="Times New Roman" w:hAnsi="Times New Roman" w:cs="Times New Roman"/>
        </w:rPr>
      </w:pPr>
    </w:p>
    <w:p w14:paraId="4031678A" w14:textId="77777777" w:rsidR="00D46F9D" w:rsidRDefault="00D46F9D" w:rsidP="00D46F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Poulet, senior(q.v.), brought a plaint of debt against him.</w:t>
      </w:r>
    </w:p>
    <w:p w14:paraId="425DE316" w14:textId="77777777" w:rsidR="00D46F9D" w:rsidRDefault="00D46F9D" w:rsidP="00D46F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55C7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6DDA78C" w14:textId="77777777" w:rsidR="00D46F9D" w:rsidRDefault="00D46F9D" w:rsidP="00D46F9D">
      <w:pPr>
        <w:rPr>
          <w:rFonts w:ascii="Times New Roman" w:hAnsi="Times New Roman" w:cs="Times New Roman"/>
        </w:rPr>
      </w:pPr>
    </w:p>
    <w:p w14:paraId="2071768F" w14:textId="77777777" w:rsidR="00D46F9D" w:rsidRDefault="00D46F9D" w:rsidP="00D46F9D">
      <w:pPr>
        <w:rPr>
          <w:rFonts w:ascii="Times New Roman" w:hAnsi="Times New Roman" w:cs="Times New Roman"/>
        </w:rPr>
      </w:pPr>
    </w:p>
    <w:p w14:paraId="3BDE177A" w14:textId="77777777" w:rsidR="00D46F9D" w:rsidRDefault="00D46F9D" w:rsidP="00D46F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October 2018</w:t>
      </w:r>
      <w:bookmarkStart w:id="0" w:name="_GoBack"/>
      <w:bookmarkEnd w:id="0"/>
    </w:p>
    <w:p w14:paraId="19DE897C" w14:textId="77777777" w:rsidR="006B2F86" w:rsidRPr="00E71FC3" w:rsidRDefault="00D46F9D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5874B8" w14:textId="77777777" w:rsidR="00D46F9D" w:rsidRDefault="00D46F9D" w:rsidP="00E71FC3">
      <w:r>
        <w:separator/>
      </w:r>
    </w:p>
  </w:endnote>
  <w:endnote w:type="continuationSeparator" w:id="0">
    <w:p w14:paraId="1F4D9DC4" w14:textId="77777777" w:rsidR="00D46F9D" w:rsidRDefault="00D46F9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B516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4D16D1" w14:textId="77777777" w:rsidR="00D46F9D" w:rsidRDefault="00D46F9D" w:rsidP="00E71FC3">
      <w:r>
        <w:separator/>
      </w:r>
    </w:p>
  </w:footnote>
  <w:footnote w:type="continuationSeparator" w:id="0">
    <w:p w14:paraId="25656387" w14:textId="77777777" w:rsidR="00D46F9D" w:rsidRDefault="00D46F9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F9D"/>
    <w:rsid w:val="001A7C09"/>
    <w:rsid w:val="00577BD5"/>
    <w:rsid w:val="00656CBA"/>
    <w:rsid w:val="006A1F77"/>
    <w:rsid w:val="00733BE7"/>
    <w:rsid w:val="00AB52E8"/>
    <w:rsid w:val="00B16D3F"/>
    <w:rsid w:val="00BB41AC"/>
    <w:rsid w:val="00D46F9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2A497"/>
  <w15:chartTrackingRefBased/>
  <w15:docId w15:val="{AC4A83B5-7FDD-4475-B1C2-5AB084127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6F9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46F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2018-11-10T21:22:00Z</dcterms:created>
  <dcterms:modified xsi:type="dcterms:W3CDTF">2018-11-10T21:23:00Z</dcterms:modified>
</cp:coreProperties>
</file>